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D46CB5A" w14:textId="77777777" w:rsidR="00060973" w:rsidRPr="006B56FD" w:rsidRDefault="00B67D39" w:rsidP="0006097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060973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0FF4098D" w14:textId="77777777" w:rsidR="00060973" w:rsidRPr="006B56FD" w:rsidRDefault="00060973" w:rsidP="0006097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15-950 Białystok </w:t>
            </w:r>
          </w:p>
          <w:p w14:paraId="3F4CA6ED" w14:textId="201F0F23" w:rsidR="00B67D39" w:rsidRPr="006B56FD" w:rsidRDefault="00060973" w:rsidP="0006097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</w:rPr>
              <w:t>Ul. Elektryczna 13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483A6B70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D15588">
        <w:rPr>
          <w:rFonts w:cstheme="minorHAnsi"/>
        </w:rPr>
        <w:t>„</w:t>
      </w:r>
      <w:r w:rsidR="00D15588" w:rsidRPr="00D15588">
        <w:rPr>
          <w:rFonts w:cstheme="minorHAnsi"/>
          <w:b/>
          <w:bCs/>
        </w:rPr>
        <w:t xml:space="preserve">Wyłonienie wykonawców na usuwanie awarii w sieci elektroenergetycznej SN i </w:t>
      </w:r>
      <w:proofErr w:type="spellStart"/>
      <w:r w:rsidR="00D15588" w:rsidRPr="00D15588">
        <w:rPr>
          <w:rFonts w:cstheme="minorHAnsi"/>
          <w:b/>
          <w:bCs/>
        </w:rPr>
        <w:t>nN</w:t>
      </w:r>
      <w:proofErr w:type="spellEnd"/>
      <w:r w:rsidR="00D15588" w:rsidRPr="00D15588">
        <w:rPr>
          <w:rFonts w:cstheme="minorHAnsi"/>
          <w:b/>
          <w:bCs/>
        </w:rPr>
        <w:t xml:space="preserve"> – 6 niezależnych części, na terenie Rejonów Energetycznych: Część 1. RE1 - Białystok Miasto, Część 2. RE2 – Łomża, Część 3. RE3 – Bielsk Podlaski, Część 4. RE4 – Ełk, Część 5. RE5 – Suwałki, Część 6. RE6 – Białystok Teren</w:t>
      </w:r>
      <w:r w:rsidR="00D15588">
        <w:rPr>
          <w:rFonts w:cstheme="minorHAnsi"/>
          <w:b/>
          <w:bCs/>
        </w:rPr>
        <w:t>”</w:t>
      </w:r>
      <w:r w:rsidRPr="00CC7E12">
        <w:rPr>
          <w:rFonts w:cstheme="minorHAnsi"/>
        </w:rPr>
        <w:t xml:space="preserve">, nr </w:t>
      </w:r>
      <w:r w:rsidR="00D15588" w:rsidRPr="00D15588">
        <w:rPr>
          <w:rFonts w:cstheme="minorHAnsi"/>
          <w:b/>
        </w:rPr>
        <w:t>POST/DYS/OB/GZ/00567/2026</w:t>
      </w:r>
      <w:r w:rsidRPr="00CC7E12">
        <w:rPr>
          <w:rFonts w:cstheme="minorHAnsi"/>
        </w:rPr>
        <w:t xml:space="preserve">, prowadzonego przez </w:t>
      </w:r>
      <w:r w:rsidR="00D15588" w:rsidRPr="001C30D5">
        <w:rPr>
          <w:rFonts w:cstheme="minorHAnsi"/>
          <w:szCs w:val="18"/>
        </w:rPr>
        <w:t>PGE Dystrybucja S.A. w imieniu i na rzecz której działa: PGE Dystrybucja S.A. Oddział Białystok ul. Elektryczna 13 15-950 Białystok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401092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401092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401092">
        <w:rPr>
          <w:rFonts w:eastAsia="Times New Roman" w:cs="Arial"/>
        </w:rPr>
        <w:t>, zaktualizowanym rozporządzeniem Rady (UE) 2025/2033 (Dz.U. L, 2025/2033 z 23.10.2025) dalej: rozporządzenie 2025/2033</w:t>
      </w:r>
      <w:r w:rsidRPr="00401092">
        <w:t>.</w:t>
      </w:r>
      <w:r w:rsidRPr="00401092">
        <w:rPr>
          <w:vertAlign w:val="superscript"/>
        </w:rPr>
        <w:footnoteReference w:id="1"/>
      </w:r>
    </w:p>
    <w:p w14:paraId="3EA3242A" w14:textId="1185870D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</w:t>
      </w:r>
      <w:r w:rsidRPr="002C2C2F">
        <w:rPr>
          <w:rFonts w:cstheme="minorHAnsi"/>
          <w:iCs/>
        </w:rPr>
        <w:lastRenderedPageBreak/>
        <w:t xml:space="preserve">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40109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4A9ABD7C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2D642DFE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42157458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147666C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1D5120C2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0B50A" w14:textId="77777777" w:rsidR="00105EF8" w:rsidRDefault="00105EF8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4ACDB67E" w14:textId="77777777" w:rsidR="00105EF8" w:rsidRDefault="00105EF8" w:rsidP="00105EF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0DEDB56" w14:textId="77777777" w:rsidR="00105EF8" w:rsidRPr="006E100D" w:rsidRDefault="00105EF8" w:rsidP="00105EF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E79AC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Wyłonienie wykonawców na usuwanie awarii w sieci elektroenergetycznej SN i </w:t>
          </w:r>
          <w:proofErr w:type="spellStart"/>
          <w:r w:rsidRPr="00AE79AC">
            <w:rPr>
              <w:rFonts w:asciiTheme="majorHAnsi" w:hAnsiTheme="majorHAnsi"/>
              <w:color w:val="000000" w:themeColor="text1"/>
              <w:sz w:val="14"/>
              <w:szCs w:val="18"/>
            </w:rPr>
            <w:t>nN</w:t>
          </w:r>
          <w:proofErr w:type="spellEnd"/>
          <w:r w:rsidRPr="00AE79AC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– 6 niezależnych części, na terenie Rejonów Energetycznych: Część 1. RE1 - Białystok Miasto, Część 2. RE2 – Łomża, Część 3. RE3 – Bielsk Podlaski, Część 4. RE4 – Ełk, Część 5. RE5 – Suwałki, Część 6. RE6 – Białystok Teren</w:t>
          </w:r>
        </w:p>
        <w:p w14:paraId="10914ABC" w14:textId="77777777" w:rsidR="00105EF8" w:rsidRPr="006B2C28" w:rsidRDefault="00105EF8" w:rsidP="00105EF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22FB4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POST/DYS/OB/GZ/00567/2026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4054B5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973"/>
    <w:rsid w:val="00060EAD"/>
    <w:rsid w:val="00061676"/>
    <w:rsid w:val="00062874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05EF8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1092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53C3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51B1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15588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</TotalTime>
  <Pages>3</Pages>
  <Words>841</Words>
  <Characters>5047</Characters>
  <Application>Microsoft Office Word</Application>
  <DocSecurity>0</DocSecurity>
  <Lines>42</Lines>
  <Paragraphs>11</Paragraphs>
  <ScaleCrop>false</ScaleCrop>
  <Company>PGE Systemy</Company>
  <LinksUpToDate>false</LinksUpToDate>
  <CharactersWithSpaces>5877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23</cp:revision>
  <cp:lastPrinted>2024-07-15T11:21:00Z</cp:lastPrinted>
  <dcterms:created xsi:type="dcterms:W3CDTF">2025-01-15T13:15:00Z</dcterms:created>
  <dcterms:modified xsi:type="dcterms:W3CDTF">2026-02-26T13:33:00Z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